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CD1" w:rsidRDefault="00B76C16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ДЛШ за </w:t>
      </w:r>
      <w:r w:rsidR="00A40CD1" w:rsidRPr="00A40CD1">
        <w:rPr>
          <w:b/>
          <w:sz w:val="28"/>
          <w:szCs w:val="28"/>
        </w:rPr>
        <w:t xml:space="preserve">Ученици гр.Плевен </w:t>
      </w:r>
      <w:r>
        <w:rPr>
          <w:b/>
          <w:sz w:val="28"/>
          <w:szCs w:val="28"/>
        </w:rPr>
        <w:t>02.06 – 05.06.2021</w:t>
      </w:r>
      <w:r w:rsidR="00FA779C">
        <w:rPr>
          <w:b/>
          <w:sz w:val="28"/>
          <w:szCs w:val="28"/>
        </w:rPr>
        <w:t>г.</w:t>
      </w:r>
      <w:bookmarkStart w:id="0" w:name="_GoBack"/>
      <w:bookmarkEnd w:id="0"/>
    </w:p>
    <w:p w:rsid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A40CD1">
        <w:rPr>
          <w:b/>
          <w:sz w:val="28"/>
          <w:szCs w:val="28"/>
        </w:rPr>
        <w:t>Индивидуално класиране</w:t>
      </w:r>
    </w:p>
    <w:p w:rsidR="00A40CD1" w:rsidRDefault="003F56CB" w:rsidP="003F56CB">
      <w:pPr>
        <w:tabs>
          <w:tab w:val="left" w:pos="1336"/>
        </w:tabs>
        <w:spacing w:line="360" w:lineRule="auto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40CD1" w:rsidRP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A40CD1" w:rsidRDefault="00A40CD1" w:rsidP="00FE249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32 кг.</w:t>
      </w:r>
    </w:p>
    <w:p w:rsidR="00FE2498" w:rsidRPr="00A40CD1" w:rsidRDefault="00FE2498" w:rsidP="00FE2498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7B2D45" w:rsidRPr="00A40CD1">
        <w:rPr>
          <w:sz w:val="24"/>
          <w:szCs w:val="24"/>
        </w:rPr>
        <w:t xml:space="preserve">Георги Гълъбов – Локомотив София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2. Янис </w:t>
      </w:r>
      <w:r w:rsidR="00FA779C">
        <w:rPr>
          <w:sz w:val="24"/>
          <w:szCs w:val="24"/>
        </w:rPr>
        <w:t>Василев</w:t>
      </w:r>
      <w:r w:rsidRPr="00A40CD1">
        <w:rPr>
          <w:sz w:val="24"/>
          <w:szCs w:val="24"/>
        </w:rPr>
        <w:t xml:space="preserve"> – Самоков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</w:t>
      </w:r>
      <w:r w:rsidR="007B2D45" w:rsidRPr="007B2D45">
        <w:rPr>
          <w:sz w:val="24"/>
          <w:szCs w:val="24"/>
        </w:rPr>
        <w:t xml:space="preserve"> </w:t>
      </w:r>
      <w:r w:rsidR="007B2D45" w:rsidRPr="00A40CD1">
        <w:rPr>
          <w:sz w:val="24"/>
          <w:szCs w:val="24"/>
        </w:rPr>
        <w:t>Васко Маринов – Спартак Плевен</w:t>
      </w:r>
      <w:r w:rsidRPr="00A40CD1">
        <w:rPr>
          <w:sz w:val="24"/>
          <w:szCs w:val="24"/>
        </w:rPr>
        <w:t xml:space="preserve">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4. </w:t>
      </w:r>
      <w:r w:rsidR="007B2D45" w:rsidRPr="00A40CD1">
        <w:rPr>
          <w:sz w:val="24"/>
          <w:szCs w:val="24"/>
        </w:rPr>
        <w:t>Симеон Соколов – Лъвовете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5. </w:t>
      </w:r>
      <w:r w:rsidR="007B2D45">
        <w:rPr>
          <w:sz w:val="24"/>
          <w:szCs w:val="24"/>
        </w:rPr>
        <w:t>Владимир Бинков – Мизия 80</w:t>
      </w:r>
    </w:p>
    <w:p w:rsidR="007B2D45" w:rsidRDefault="007B2D45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Димитър Колев – Априлец</w:t>
      </w:r>
    </w:p>
    <w:p w:rsidR="007B2D45" w:rsidRDefault="007B2D45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Светлин Симеонов – Червен Бряг</w:t>
      </w:r>
    </w:p>
    <w:p w:rsidR="007B2D45" w:rsidRDefault="007B2D45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Красимир Спасов – Ладимекс</w:t>
      </w:r>
    </w:p>
    <w:p w:rsidR="007B2D45" w:rsidRPr="00A40CD1" w:rsidRDefault="007B2D45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A40CD1">
        <w:rPr>
          <w:sz w:val="24"/>
          <w:szCs w:val="24"/>
        </w:rPr>
        <w:t>Кирил Спасов – Ладимекс</w:t>
      </w:r>
    </w:p>
    <w:p w:rsidR="00A40CD1" w:rsidRDefault="007B2D45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Борис Борисов – Локомотив София</w:t>
      </w:r>
    </w:p>
    <w:p w:rsidR="007B2D45" w:rsidRPr="00A40CD1" w:rsidRDefault="007B2D45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Николай Нистеров – Тракиец Пазарджик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34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7B2D45" w:rsidRPr="00A40CD1">
        <w:rPr>
          <w:sz w:val="24"/>
          <w:szCs w:val="24"/>
        </w:rPr>
        <w:t>Николай Карабойков – ЦСКА</w:t>
      </w:r>
    </w:p>
    <w:p w:rsidR="00A40CD1" w:rsidRDefault="00A40CD1" w:rsidP="007B2D45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2. </w:t>
      </w:r>
      <w:r w:rsidR="007B2D45">
        <w:rPr>
          <w:sz w:val="24"/>
          <w:szCs w:val="24"/>
        </w:rPr>
        <w:t>Иван Иванов – КИКО</w:t>
      </w:r>
    </w:p>
    <w:p w:rsidR="007B2D45" w:rsidRDefault="007B2D45" w:rsidP="007B2D4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Лоренцо Димитров – Самоков</w:t>
      </w:r>
    </w:p>
    <w:p w:rsidR="007B2D45" w:rsidRPr="00A40CD1" w:rsidRDefault="007B2D45" w:rsidP="007B2D4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Димитър Панталеев – Мизия 80</w:t>
      </w:r>
    </w:p>
    <w:p w:rsid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7B2D45" w:rsidRDefault="007B2D45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BD184E" w:rsidRDefault="00BD184E" w:rsidP="00BD184E">
      <w:pPr>
        <w:spacing w:line="360" w:lineRule="auto"/>
        <w:jc w:val="both"/>
        <w:rPr>
          <w:sz w:val="24"/>
          <w:szCs w:val="24"/>
        </w:rPr>
      </w:pPr>
    </w:p>
    <w:p w:rsidR="00FA779C" w:rsidRDefault="00FA779C" w:rsidP="00BD184E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BD184E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>Категория до 36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7B2D45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7B2D45">
        <w:rPr>
          <w:sz w:val="24"/>
          <w:szCs w:val="24"/>
        </w:rPr>
        <w:t>Илия Калчев – Лаута Арми</w:t>
      </w:r>
    </w:p>
    <w:p w:rsidR="007B2D45" w:rsidRDefault="007B2D45" w:rsidP="007B2D4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Денислав Кръстев – Ладимекс</w:t>
      </w:r>
    </w:p>
    <w:p w:rsidR="007B2D45" w:rsidRDefault="007B2D45" w:rsidP="007B2D4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Денислав Николаев – Мизия 80</w:t>
      </w:r>
    </w:p>
    <w:p w:rsidR="007B2D45" w:rsidRDefault="007B2D45" w:rsidP="007B2D4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Йосиф Щерев – Ямбол</w:t>
      </w:r>
    </w:p>
    <w:p w:rsidR="007B2D45" w:rsidRDefault="007B2D45" w:rsidP="007B2D4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Исус Димитров – Локомотив София</w:t>
      </w:r>
    </w:p>
    <w:p w:rsidR="007B2D45" w:rsidRDefault="007B2D45" w:rsidP="007B2D4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Дамян Ху</w:t>
      </w:r>
      <w:r w:rsidR="00FA779C">
        <w:rPr>
          <w:sz w:val="24"/>
          <w:szCs w:val="24"/>
        </w:rPr>
        <w:t>х</w:t>
      </w:r>
      <w:r>
        <w:rPr>
          <w:sz w:val="24"/>
          <w:szCs w:val="24"/>
        </w:rPr>
        <w:t xml:space="preserve">ук – Балкан </w:t>
      </w:r>
    </w:p>
    <w:p w:rsidR="007B2D45" w:rsidRDefault="007B2D45" w:rsidP="007B2D4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Сашо Борисов – Локомотив София</w:t>
      </w:r>
    </w:p>
    <w:p w:rsidR="007B2D45" w:rsidRPr="00A40CD1" w:rsidRDefault="007B2D45" w:rsidP="007B2D45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38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7B2D45" w:rsidRPr="00A40CD1">
        <w:rPr>
          <w:sz w:val="24"/>
          <w:szCs w:val="24"/>
        </w:rPr>
        <w:t>Силян Попов – Левски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Антонио Дамянов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3. </w:t>
      </w:r>
      <w:r w:rsidR="007B2D45" w:rsidRPr="00A40CD1">
        <w:rPr>
          <w:sz w:val="24"/>
          <w:szCs w:val="24"/>
        </w:rPr>
        <w:t>Георги Тобошаров – Доростол Силистра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4. </w:t>
      </w:r>
      <w:r w:rsidR="007B2D45">
        <w:rPr>
          <w:sz w:val="24"/>
          <w:szCs w:val="24"/>
        </w:rPr>
        <w:t>Йоан Христов – Левски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5. </w:t>
      </w:r>
      <w:r w:rsidR="007B2D45" w:rsidRPr="00A40CD1">
        <w:rPr>
          <w:sz w:val="24"/>
          <w:szCs w:val="24"/>
        </w:rPr>
        <w:t>Десислав Божи</w:t>
      </w:r>
      <w:r w:rsidR="007B2D45">
        <w:rPr>
          <w:sz w:val="24"/>
          <w:szCs w:val="24"/>
        </w:rPr>
        <w:t>л</w:t>
      </w:r>
      <w:r w:rsidR="007B2D45" w:rsidRPr="00A40CD1">
        <w:rPr>
          <w:sz w:val="24"/>
          <w:szCs w:val="24"/>
        </w:rPr>
        <w:t>ов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6. </w:t>
      </w:r>
      <w:r w:rsidR="007B2D45">
        <w:rPr>
          <w:sz w:val="24"/>
          <w:szCs w:val="24"/>
        </w:rPr>
        <w:t>Антон К</w:t>
      </w:r>
      <w:r w:rsidR="00D019F4">
        <w:rPr>
          <w:sz w:val="24"/>
          <w:szCs w:val="24"/>
        </w:rPr>
        <w:t>ръстанов - Славия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7. </w:t>
      </w:r>
      <w:r w:rsidR="00D019F4">
        <w:rPr>
          <w:sz w:val="24"/>
          <w:szCs w:val="24"/>
        </w:rPr>
        <w:t>Танер Ангелов – СВ Хасково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8. </w:t>
      </w:r>
      <w:r w:rsidR="00D019F4">
        <w:rPr>
          <w:sz w:val="24"/>
          <w:szCs w:val="24"/>
        </w:rPr>
        <w:t>Алекс Георгиев – Мизия 80</w:t>
      </w:r>
    </w:p>
    <w:p w:rsidR="00D019F4" w:rsidRPr="00A40CD1" w:rsidRDefault="00D019F4" w:rsidP="00BD184E">
      <w:pPr>
        <w:spacing w:line="360" w:lineRule="auto"/>
        <w:jc w:val="both"/>
        <w:rPr>
          <w:sz w:val="24"/>
          <w:szCs w:val="24"/>
        </w:rPr>
      </w:pPr>
    </w:p>
    <w:p w:rsidR="00A40CD1" w:rsidRPr="00A40CD1" w:rsidRDefault="00A40CD1" w:rsidP="00FA779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40 кг</w:t>
      </w:r>
    </w:p>
    <w:p w:rsidR="00A40CD1" w:rsidRDefault="00A40CD1" w:rsidP="00BD184E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BD184E">
        <w:rPr>
          <w:sz w:val="24"/>
          <w:szCs w:val="24"/>
        </w:rPr>
        <w:t>Владимир Давидов – Лаута Арми</w:t>
      </w:r>
    </w:p>
    <w:p w:rsidR="00BD184E" w:rsidRDefault="00BD184E" w:rsidP="00BD184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Иван Христов – ЦСКА</w:t>
      </w:r>
    </w:p>
    <w:p w:rsidR="00BD184E" w:rsidRDefault="00BD184E" w:rsidP="00BD184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Кирил Огнянов – Сторм </w:t>
      </w:r>
    </w:p>
    <w:p w:rsidR="00BD184E" w:rsidRDefault="00BD184E" w:rsidP="00BD184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Реджеб Реджеб – Хасково</w:t>
      </w:r>
    </w:p>
    <w:p w:rsidR="00BD184E" w:rsidRDefault="00BD184E" w:rsidP="00BD184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Иво Димитров – Черно Море</w:t>
      </w:r>
    </w:p>
    <w:p w:rsidR="00BD184E" w:rsidRDefault="00BD184E" w:rsidP="00BD184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Александър Гюров – Локомотив София</w:t>
      </w:r>
    </w:p>
    <w:p w:rsidR="00BD184E" w:rsidRDefault="00BD184E" w:rsidP="00BD184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Алекс Ефтимов – Локомотив Софи</w:t>
      </w:r>
      <w:r w:rsidR="00FA779C">
        <w:rPr>
          <w:sz w:val="24"/>
          <w:szCs w:val="24"/>
        </w:rPr>
        <w:t>я</w:t>
      </w:r>
    </w:p>
    <w:p w:rsidR="00FA779C" w:rsidRPr="00A40CD1" w:rsidRDefault="00FA779C" w:rsidP="00BD184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Сали Сали – Севдалин Василев Хасково</w:t>
      </w: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>Категория до 42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Ангел Димитров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2. </w:t>
      </w:r>
      <w:r w:rsidR="00BD184E" w:rsidRPr="00A40CD1">
        <w:rPr>
          <w:sz w:val="24"/>
          <w:szCs w:val="24"/>
        </w:rPr>
        <w:t xml:space="preserve">Ангел Мартинов – </w:t>
      </w:r>
      <w:r w:rsidR="00BD184E">
        <w:rPr>
          <w:sz w:val="24"/>
          <w:szCs w:val="24"/>
        </w:rPr>
        <w:t>Победа Бургас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3. </w:t>
      </w:r>
      <w:r w:rsidR="00BD184E">
        <w:rPr>
          <w:sz w:val="24"/>
          <w:szCs w:val="24"/>
        </w:rPr>
        <w:t>Антоан Русинов – Лаута Арми</w:t>
      </w:r>
    </w:p>
    <w:p w:rsidR="00BD184E" w:rsidRDefault="00BD184E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Латин Димитров – Сторм</w:t>
      </w:r>
    </w:p>
    <w:p w:rsidR="00BD184E" w:rsidRDefault="00BD184E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Десислав Колев – Доростол Силистра</w:t>
      </w:r>
    </w:p>
    <w:p w:rsidR="00BD184E" w:rsidRDefault="00BD184E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Лазар Маринов </w:t>
      </w:r>
      <w:r w:rsidR="004813B7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4813B7">
        <w:rPr>
          <w:sz w:val="24"/>
          <w:szCs w:val="24"/>
        </w:rPr>
        <w:t>Кико</w:t>
      </w:r>
    </w:p>
    <w:p w:rsidR="004813B7" w:rsidRPr="00A40CD1" w:rsidRDefault="004813B7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Ивайло Кирилов -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44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Янко Илиев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2. </w:t>
      </w:r>
      <w:r w:rsidR="004813B7" w:rsidRPr="00A40CD1">
        <w:rPr>
          <w:sz w:val="24"/>
          <w:szCs w:val="24"/>
        </w:rPr>
        <w:t xml:space="preserve">Рашо Данг – Кико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3. </w:t>
      </w:r>
      <w:r w:rsidR="004813B7">
        <w:rPr>
          <w:sz w:val="24"/>
          <w:szCs w:val="24"/>
        </w:rPr>
        <w:t>Борислав Андреев – Локомотив Русе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4. </w:t>
      </w:r>
      <w:r w:rsidR="004813B7" w:rsidRPr="00A40CD1">
        <w:rPr>
          <w:sz w:val="24"/>
          <w:szCs w:val="24"/>
        </w:rPr>
        <w:t>Илия Асенов – Мизия 80</w:t>
      </w:r>
    </w:p>
    <w:p w:rsidR="00A40CD1" w:rsidRDefault="00A40CD1" w:rsidP="004813B7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5. </w:t>
      </w:r>
      <w:r w:rsidR="004813B7">
        <w:rPr>
          <w:sz w:val="24"/>
          <w:szCs w:val="24"/>
        </w:rPr>
        <w:t>Вилимир Радев – Русе</w:t>
      </w:r>
    </w:p>
    <w:p w:rsidR="004813B7" w:rsidRDefault="004813B7" w:rsidP="004813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Лало Величков – Балкан Ботевград</w:t>
      </w:r>
    </w:p>
    <w:p w:rsidR="004813B7" w:rsidRDefault="004813B7" w:rsidP="004813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Найден Иванов – Кико</w:t>
      </w:r>
    </w:p>
    <w:p w:rsidR="004813B7" w:rsidRDefault="004813B7" w:rsidP="004813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Ростислав Василев – Корнер Варна</w:t>
      </w:r>
    </w:p>
    <w:p w:rsidR="004813B7" w:rsidRDefault="004813B7" w:rsidP="004813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Джем Мустафа – Победа Бургас</w:t>
      </w:r>
    </w:p>
    <w:p w:rsidR="004813B7" w:rsidRDefault="004813B7" w:rsidP="004813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Асен Янакиев – Спартак Плевен</w:t>
      </w:r>
    </w:p>
    <w:p w:rsidR="004813B7" w:rsidRDefault="004813B7" w:rsidP="004813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Серкан Сали – СВ Хасково</w:t>
      </w:r>
    </w:p>
    <w:p w:rsidR="004813B7" w:rsidRPr="00A40CD1" w:rsidRDefault="004813B7" w:rsidP="004813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Пресиян Стефанов – Доростол Силистра</w:t>
      </w:r>
    </w:p>
    <w:p w:rsidR="00FE2498" w:rsidRDefault="00FE2498" w:rsidP="00A40CD1">
      <w:pPr>
        <w:spacing w:line="360" w:lineRule="auto"/>
        <w:jc w:val="both"/>
        <w:rPr>
          <w:sz w:val="24"/>
          <w:szCs w:val="24"/>
        </w:rPr>
      </w:pPr>
    </w:p>
    <w:p w:rsidR="004813B7" w:rsidRDefault="004813B7" w:rsidP="00A40CD1">
      <w:pPr>
        <w:spacing w:line="360" w:lineRule="auto"/>
        <w:jc w:val="both"/>
        <w:rPr>
          <w:sz w:val="24"/>
          <w:szCs w:val="24"/>
        </w:rPr>
      </w:pPr>
    </w:p>
    <w:p w:rsidR="004813B7" w:rsidRDefault="004813B7" w:rsidP="00A40CD1">
      <w:pPr>
        <w:spacing w:line="360" w:lineRule="auto"/>
        <w:jc w:val="both"/>
        <w:rPr>
          <w:sz w:val="24"/>
          <w:szCs w:val="24"/>
        </w:rPr>
      </w:pPr>
    </w:p>
    <w:p w:rsidR="004813B7" w:rsidRDefault="004813B7" w:rsidP="00A40CD1">
      <w:pPr>
        <w:spacing w:line="360" w:lineRule="auto"/>
        <w:jc w:val="both"/>
        <w:rPr>
          <w:sz w:val="24"/>
          <w:szCs w:val="24"/>
        </w:rPr>
      </w:pPr>
    </w:p>
    <w:p w:rsidR="004813B7" w:rsidRDefault="004813B7" w:rsidP="00A40CD1">
      <w:pPr>
        <w:spacing w:line="360" w:lineRule="auto"/>
        <w:jc w:val="both"/>
        <w:rPr>
          <w:sz w:val="24"/>
          <w:szCs w:val="24"/>
        </w:rPr>
      </w:pPr>
    </w:p>
    <w:p w:rsidR="004813B7" w:rsidRPr="00A40CD1" w:rsidRDefault="004813B7" w:rsidP="00A40C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>Категория до 46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Петър Петков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2. </w:t>
      </w:r>
      <w:r w:rsidR="004813B7">
        <w:rPr>
          <w:sz w:val="24"/>
          <w:szCs w:val="24"/>
        </w:rPr>
        <w:t>Светлин Дамянов – Локомотив София</w:t>
      </w:r>
    </w:p>
    <w:p w:rsidR="004813B7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3. </w:t>
      </w:r>
      <w:r w:rsidR="004813B7">
        <w:rPr>
          <w:sz w:val="24"/>
          <w:szCs w:val="24"/>
        </w:rPr>
        <w:t>Асен Асенков – Таланти Лом</w:t>
      </w:r>
    </w:p>
    <w:p w:rsidR="00A40CD1" w:rsidRDefault="00A40CD1" w:rsidP="004813B7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4. </w:t>
      </w:r>
      <w:r w:rsidR="004813B7">
        <w:rPr>
          <w:sz w:val="24"/>
          <w:szCs w:val="24"/>
        </w:rPr>
        <w:t>Шукри Шукри – СВ Хасково</w:t>
      </w:r>
    </w:p>
    <w:p w:rsidR="004813B7" w:rsidRDefault="004813B7" w:rsidP="004813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Емил Спасов – Сторм</w:t>
      </w:r>
    </w:p>
    <w:p w:rsidR="004813B7" w:rsidRDefault="004813B7" w:rsidP="004813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Димитър Божилов – Левски София</w:t>
      </w:r>
    </w:p>
    <w:p w:rsidR="004813B7" w:rsidRDefault="004813B7" w:rsidP="004813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Деян Михайлов – Добруджа</w:t>
      </w:r>
    </w:p>
    <w:p w:rsidR="004813B7" w:rsidRDefault="004813B7" w:rsidP="004813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Алекс Йосифов – Спарта Монтана</w:t>
      </w:r>
    </w:p>
    <w:p w:rsidR="004813B7" w:rsidRDefault="004813B7" w:rsidP="004813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Асен Китанов – Беласица</w:t>
      </w:r>
    </w:p>
    <w:p w:rsidR="004813B7" w:rsidRDefault="004813B7" w:rsidP="004813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Айкан Хасанов – Русе</w:t>
      </w:r>
    </w:p>
    <w:p w:rsidR="004813B7" w:rsidRPr="00A40CD1" w:rsidRDefault="004813B7" w:rsidP="004813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Християн Чобанов -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48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DD4863">
        <w:rPr>
          <w:sz w:val="24"/>
          <w:szCs w:val="24"/>
        </w:rPr>
        <w:t>Исус Русев – Победа Бургас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Мариян Филипов – Ямбол</w:t>
      </w:r>
    </w:p>
    <w:p w:rsidR="00DD4863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3. </w:t>
      </w:r>
      <w:r w:rsidR="00DD4863">
        <w:rPr>
          <w:sz w:val="24"/>
          <w:szCs w:val="24"/>
        </w:rPr>
        <w:t>Виктор Огнянов - Ладимекс</w:t>
      </w:r>
    </w:p>
    <w:p w:rsidR="00A40CD1" w:rsidRPr="00A40CD1" w:rsidRDefault="00A40CD1" w:rsidP="00DD4863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4. </w:t>
      </w:r>
      <w:r w:rsidR="00DD4863" w:rsidRPr="00A40CD1">
        <w:rPr>
          <w:sz w:val="24"/>
          <w:szCs w:val="24"/>
        </w:rPr>
        <w:t>Александър Бонев – ЦСКА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5. </w:t>
      </w:r>
      <w:r w:rsidR="00DD4863">
        <w:rPr>
          <w:sz w:val="24"/>
          <w:szCs w:val="24"/>
        </w:rPr>
        <w:t>Славчо Асенов - Кико</w:t>
      </w:r>
      <w:r w:rsidRPr="00A40CD1">
        <w:rPr>
          <w:sz w:val="24"/>
          <w:szCs w:val="24"/>
        </w:rPr>
        <w:t xml:space="preserve"> 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6. </w:t>
      </w:r>
      <w:r w:rsidR="00DD4863">
        <w:rPr>
          <w:sz w:val="24"/>
          <w:szCs w:val="24"/>
        </w:rPr>
        <w:t>Марчело Красимиров – Локомотив София</w:t>
      </w:r>
    </w:p>
    <w:p w:rsidR="00DD4863" w:rsidRDefault="00DD4863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Красимир Красимиров – Пирин Благоевград</w:t>
      </w:r>
    </w:p>
    <w:p w:rsidR="00A40CD1" w:rsidRDefault="00DD4863" w:rsidP="00DD486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Найден Димитров – Лъвовете Петрич</w:t>
      </w:r>
    </w:p>
    <w:p w:rsidR="00DD4863" w:rsidRDefault="00DD4863" w:rsidP="00DD4863">
      <w:pPr>
        <w:spacing w:line="360" w:lineRule="auto"/>
        <w:ind w:firstLine="360"/>
        <w:jc w:val="both"/>
        <w:rPr>
          <w:sz w:val="24"/>
          <w:szCs w:val="24"/>
        </w:rPr>
      </w:pPr>
    </w:p>
    <w:p w:rsidR="00DD4863" w:rsidRDefault="00DD4863" w:rsidP="00DD4863">
      <w:pPr>
        <w:spacing w:line="360" w:lineRule="auto"/>
        <w:ind w:firstLine="360"/>
        <w:jc w:val="both"/>
        <w:rPr>
          <w:sz w:val="24"/>
          <w:szCs w:val="24"/>
        </w:rPr>
      </w:pPr>
    </w:p>
    <w:p w:rsidR="00DD4863" w:rsidRDefault="00DD4863" w:rsidP="00DD4863">
      <w:pPr>
        <w:spacing w:line="360" w:lineRule="auto"/>
        <w:ind w:firstLine="360"/>
        <w:jc w:val="both"/>
        <w:rPr>
          <w:sz w:val="24"/>
          <w:szCs w:val="24"/>
        </w:rPr>
      </w:pPr>
    </w:p>
    <w:p w:rsidR="00DD4863" w:rsidRPr="00A40CD1" w:rsidRDefault="00DD4863" w:rsidP="00DD4863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>Категория до 50 кг</w:t>
      </w:r>
      <w:r w:rsidRPr="00A40CD1">
        <w:rPr>
          <w:sz w:val="24"/>
          <w:szCs w:val="24"/>
        </w:rPr>
        <w:t xml:space="preserve"> 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DD4863">
        <w:rPr>
          <w:sz w:val="24"/>
          <w:szCs w:val="24"/>
        </w:rPr>
        <w:t>Манчо Методиев - ЦСКА</w:t>
      </w:r>
    </w:p>
    <w:p w:rsidR="00DD4863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2. </w:t>
      </w:r>
      <w:r w:rsidR="00DD4863" w:rsidRPr="00A40CD1">
        <w:rPr>
          <w:sz w:val="24"/>
          <w:szCs w:val="24"/>
        </w:rPr>
        <w:t xml:space="preserve">Кристиан Торлаков – Варна </w:t>
      </w:r>
    </w:p>
    <w:p w:rsidR="00DD4863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3. </w:t>
      </w:r>
      <w:r w:rsidR="00DD4863" w:rsidRPr="00A40CD1">
        <w:rPr>
          <w:sz w:val="24"/>
          <w:szCs w:val="24"/>
        </w:rPr>
        <w:t xml:space="preserve">Петър Костов – Локомотив София </w:t>
      </w:r>
    </w:p>
    <w:p w:rsidR="00A40CD1" w:rsidRDefault="00A40CD1" w:rsidP="00DD4863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4. </w:t>
      </w:r>
      <w:r w:rsidR="00DD4863">
        <w:rPr>
          <w:sz w:val="24"/>
          <w:szCs w:val="24"/>
        </w:rPr>
        <w:t>Виктор Георгиев – Локомотив София</w:t>
      </w:r>
    </w:p>
    <w:p w:rsidR="00DD4863" w:rsidRDefault="00DD4863" w:rsidP="00DD486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Сенатор Асенков – Таланти Лом</w:t>
      </w:r>
    </w:p>
    <w:p w:rsidR="00DD4863" w:rsidRPr="00A40CD1" w:rsidRDefault="00DD4863" w:rsidP="00DD486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Цветомир Петров – Спарта Монтана</w:t>
      </w:r>
    </w:p>
    <w:p w:rsidR="00A40CD1" w:rsidRPr="00A40CD1" w:rsidRDefault="00A40CD1" w:rsidP="00A40CD1">
      <w:pPr>
        <w:spacing w:line="360" w:lineRule="auto"/>
        <w:jc w:val="both"/>
        <w:rPr>
          <w:b/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52 кг.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DD4863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DD4863">
        <w:rPr>
          <w:sz w:val="24"/>
          <w:szCs w:val="24"/>
        </w:rPr>
        <w:t>Джан Ахмедов – Лаута Арми</w:t>
      </w:r>
    </w:p>
    <w:p w:rsidR="00DD4863" w:rsidRDefault="00DD4863" w:rsidP="00DD486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Любчо Колев – Априлец</w:t>
      </w:r>
    </w:p>
    <w:p w:rsidR="00DD4863" w:rsidRDefault="00DD4863" w:rsidP="00DD486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Джеляйдин Хюсеинов – Русе</w:t>
      </w:r>
    </w:p>
    <w:p w:rsidR="00DD4863" w:rsidRDefault="00DD4863" w:rsidP="00DD486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Иван Гаврилов – Тракиец</w:t>
      </w:r>
    </w:p>
    <w:p w:rsidR="00DD4863" w:rsidRDefault="00DD4863" w:rsidP="00DD486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Николай Клявков – Първенец</w:t>
      </w:r>
    </w:p>
    <w:p w:rsidR="00DD4863" w:rsidRDefault="00DD4863" w:rsidP="00DD486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Емил Цветанов – Таланти Лом</w:t>
      </w:r>
    </w:p>
    <w:p w:rsidR="00DD4863" w:rsidRDefault="00DD4863" w:rsidP="00DD486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Виктор Николов – Балкан Ботевград</w:t>
      </w:r>
    </w:p>
    <w:p w:rsidR="00DD4863" w:rsidRDefault="00DD4863" w:rsidP="00DD486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Божидар Мехомийски – Пирин</w:t>
      </w:r>
    </w:p>
    <w:p w:rsidR="00DD4863" w:rsidRPr="00A40CD1" w:rsidRDefault="00DD4863" w:rsidP="00DD486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Виктор Митев – Доростол Силистра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54 кг.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76392E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76392E">
        <w:rPr>
          <w:sz w:val="24"/>
          <w:szCs w:val="24"/>
        </w:rPr>
        <w:t>Трайчо Трайчов - Кико</w:t>
      </w:r>
    </w:p>
    <w:p w:rsidR="00A40CD1" w:rsidRPr="00A40CD1" w:rsidRDefault="00A40CD1" w:rsidP="0076392E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2. </w:t>
      </w:r>
      <w:r w:rsidR="0076392E" w:rsidRPr="00A40CD1">
        <w:rPr>
          <w:sz w:val="24"/>
          <w:szCs w:val="24"/>
        </w:rPr>
        <w:t>Стилиян Георгиев – Мизия 80</w:t>
      </w:r>
    </w:p>
    <w:p w:rsidR="00A40CD1" w:rsidRDefault="00A40CD1" w:rsidP="0076392E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3. </w:t>
      </w:r>
      <w:r w:rsidR="0076392E">
        <w:rPr>
          <w:sz w:val="24"/>
          <w:szCs w:val="24"/>
        </w:rPr>
        <w:t xml:space="preserve">Тонислав Георгиев </w:t>
      </w:r>
      <w:r w:rsidR="00420B93">
        <w:rPr>
          <w:sz w:val="24"/>
          <w:szCs w:val="24"/>
        </w:rPr>
        <w:t>–</w:t>
      </w:r>
      <w:r w:rsidR="0076392E">
        <w:rPr>
          <w:sz w:val="24"/>
          <w:szCs w:val="24"/>
        </w:rPr>
        <w:t xml:space="preserve"> </w:t>
      </w:r>
      <w:r w:rsidR="00420B93">
        <w:rPr>
          <w:sz w:val="24"/>
          <w:szCs w:val="24"/>
        </w:rPr>
        <w:t>Мизия 80</w:t>
      </w:r>
    </w:p>
    <w:p w:rsidR="00420B93" w:rsidRDefault="00420B93" w:rsidP="0076392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Петър Даскалов – Самоков</w:t>
      </w:r>
    </w:p>
    <w:p w:rsidR="00420B93" w:rsidRDefault="00420B93" w:rsidP="0076392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Алекс Стоев – СВ Хасково</w:t>
      </w:r>
    </w:p>
    <w:p w:rsidR="00420B93" w:rsidRDefault="00420B93" w:rsidP="0076392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Лазар Падарски – Лъвовете</w:t>
      </w:r>
    </w:p>
    <w:p w:rsidR="00A40CD1" w:rsidRPr="00A40CD1" w:rsidRDefault="00420B93" w:rsidP="00BB0E99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Илия Васков –</w:t>
      </w:r>
      <w:r w:rsidR="00BB0E99">
        <w:rPr>
          <w:sz w:val="24"/>
          <w:szCs w:val="24"/>
        </w:rPr>
        <w:t xml:space="preserve"> Спартак Плевен</w:t>
      </w: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>Категория до 57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BB0E99" w:rsidRPr="00A40CD1" w:rsidRDefault="00A40CD1" w:rsidP="00BB0E99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BB0E99" w:rsidRPr="00A40CD1">
        <w:rPr>
          <w:sz w:val="24"/>
          <w:szCs w:val="24"/>
        </w:rPr>
        <w:t>Александър Гърбев – ЦСКА</w:t>
      </w:r>
    </w:p>
    <w:p w:rsidR="00A40CD1" w:rsidRPr="00A40CD1" w:rsidRDefault="00BB0E9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A40CD1" w:rsidRPr="00A40CD1">
        <w:rPr>
          <w:sz w:val="24"/>
          <w:szCs w:val="24"/>
        </w:rPr>
        <w:t>Стефан Димитров – Сторм</w:t>
      </w:r>
      <w:r>
        <w:rPr>
          <w:sz w:val="24"/>
          <w:szCs w:val="24"/>
        </w:rPr>
        <w:t xml:space="preserve"> - ДИСКВАЛИФИКАЦИЯ</w:t>
      </w:r>
    </w:p>
    <w:p w:rsidR="00A40CD1" w:rsidRDefault="00BB0E9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Илиан Костов – Спартак Плевен</w:t>
      </w:r>
    </w:p>
    <w:p w:rsidR="00BB0E99" w:rsidRDefault="00BB0E9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Руси Пешев – Славия</w:t>
      </w:r>
    </w:p>
    <w:p w:rsidR="00BB0E99" w:rsidRDefault="00BB0E9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Румен Иванов – Кико</w:t>
      </w:r>
    </w:p>
    <w:p w:rsidR="00BB0E99" w:rsidRDefault="00BB0E9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Антон Цветанов – Локомотив София</w:t>
      </w:r>
    </w:p>
    <w:p w:rsidR="00BB0E99" w:rsidRPr="00A40CD1" w:rsidRDefault="00BB0E99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60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Ивайло Георгиев – Русе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2. </w:t>
      </w:r>
      <w:r w:rsidR="00BB0E99">
        <w:rPr>
          <w:sz w:val="24"/>
          <w:szCs w:val="24"/>
        </w:rPr>
        <w:t>Марчело Кирилов – Червен Бряг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Ремзи Ремзи – Олимпия Разград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4. </w:t>
      </w:r>
      <w:r w:rsidR="00BB0E99">
        <w:rPr>
          <w:sz w:val="24"/>
          <w:szCs w:val="24"/>
        </w:rPr>
        <w:t>Кемал Кемалов - Ямбол</w:t>
      </w:r>
    </w:p>
    <w:p w:rsidR="00A40CD1" w:rsidRDefault="00A40CD1" w:rsidP="00BB0E99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5. </w:t>
      </w:r>
      <w:r w:rsidR="00BB0E99">
        <w:rPr>
          <w:sz w:val="24"/>
          <w:szCs w:val="24"/>
        </w:rPr>
        <w:t>Виктор Тятков – Мизия 80</w:t>
      </w:r>
    </w:p>
    <w:p w:rsidR="00BB0E99" w:rsidRPr="00A40CD1" w:rsidRDefault="00BB0E99" w:rsidP="00BB0E99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Христо Илиев – Мизия 80</w:t>
      </w:r>
    </w:p>
    <w:p w:rsidR="009D5831" w:rsidRDefault="009D5831" w:rsidP="0083609A">
      <w:pPr>
        <w:spacing w:line="360" w:lineRule="auto"/>
        <w:jc w:val="both"/>
        <w:rPr>
          <w:b/>
          <w:sz w:val="24"/>
          <w:szCs w:val="24"/>
        </w:rPr>
      </w:pPr>
    </w:p>
    <w:p w:rsidR="009D5831" w:rsidRDefault="009D583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63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3711EA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3711EA">
        <w:rPr>
          <w:sz w:val="24"/>
          <w:szCs w:val="24"/>
        </w:rPr>
        <w:t>Кирчо Димитров – Пирин</w:t>
      </w:r>
    </w:p>
    <w:p w:rsidR="003711EA" w:rsidRDefault="003711EA" w:rsidP="003711E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Емануил Йосифов – Таланти Лом</w:t>
      </w:r>
    </w:p>
    <w:p w:rsidR="003711EA" w:rsidRDefault="003711EA" w:rsidP="003711E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Нино Николаев – ЦСКА</w:t>
      </w:r>
    </w:p>
    <w:p w:rsidR="003711EA" w:rsidRDefault="003711EA" w:rsidP="003711E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Александър Гелков – Дунав Русе</w:t>
      </w:r>
    </w:p>
    <w:p w:rsidR="003711EA" w:rsidRDefault="003711EA" w:rsidP="003711E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Костадин Иванов </w:t>
      </w:r>
      <w:r w:rsidR="00FB227E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FB227E">
        <w:rPr>
          <w:sz w:val="24"/>
          <w:szCs w:val="24"/>
        </w:rPr>
        <w:t>Лаута Арми</w:t>
      </w:r>
    </w:p>
    <w:p w:rsidR="00FB227E" w:rsidRDefault="00FB227E" w:rsidP="003711E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Илия Спасов – Кико</w:t>
      </w:r>
    </w:p>
    <w:p w:rsidR="00FB227E" w:rsidRDefault="00FB227E" w:rsidP="003711E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Алексей Керемедчиев – Априлец</w:t>
      </w:r>
    </w:p>
    <w:p w:rsidR="00FB227E" w:rsidRDefault="00FB227E" w:rsidP="003711E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Константин Цветанов – Спартак Плевен</w:t>
      </w:r>
    </w:p>
    <w:p w:rsidR="003711EA" w:rsidRDefault="003711EA" w:rsidP="003711EA">
      <w:pPr>
        <w:spacing w:line="360" w:lineRule="auto"/>
        <w:ind w:firstLine="360"/>
        <w:jc w:val="both"/>
        <w:rPr>
          <w:sz w:val="24"/>
          <w:szCs w:val="24"/>
        </w:rPr>
      </w:pPr>
    </w:p>
    <w:p w:rsidR="003711EA" w:rsidRPr="00A40CD1" w:rsidRDefault="003711EA" w:rsidP="00D2338B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66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D2338B">
        <w:rPr>
          <w:sz w:val="24"/>
          <w:szCs w:val="24"/>
        </w:rPr>
        <w:t xml:space="preserve">Сами Халил – Първенец 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2. </w:t>
      </w:r>
      <w:r w:rsidR="00D2338B">
        <w:rPr>
          <w:sz w:val="24"/>
          <w:szCs w:val="24"/>
        </w:rPr>
        <w:t>Марин Асенов – Добрич</w:t>
      </w:r>
    </w:p>
    <w:p w:rsidR="00D2338B" w:rsidRDefault="00D2338B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Атанас Сенгелиев – Лъвовете</w:t>
      </w:r>
    </w:p>
    <w:p w:rsidR="00D2338B" w:rsidRDefault="00D2338B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Алекс Нейков – Червен Бряг</w:t>
      </w:r>
    </w:p>
    <w:p w:rsidR="00D2338B" w:rsidRDefault="00D2338B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Илия Иванов – АСК Сливен</w:t>
      </w:r>
    </w:p>
    <w:p w:rsidR="00D2338B" w:rsidRPr="00A40CD1" w:rsidRDefault="00D2338B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Ивайло Иванов - Славия</w:t>
      </w:r>
    </w:p>
    <w:p w:rsidR="00A40CD1" w:rsidRP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70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D2338B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D2338B">
        <w:rPr>
          <w:sz w:val="24"/>
          <w:szCs w:val="24"/>
        </w:rPr>
        <w:t>Георги Грозданов – Първенец</w:t>
      </w:r>
    </w:p>
    <w:p w:rsidR="00D2338B" w:rsidRDefault="00D2338B" w:rsidP="00D2338B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Добромир Илиев – Добруджа </w:t>
      </w:r>
    </w:p>
    <w:p w:rsidR="00D2338B" w:rsidRDefault="00D2338B" w:rsidP="00D2338B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Красимир Трендафилов – Локомотив София</w:t>
      </w:r>
    </w:p>
    <w:p w:rsidR="00D2338B" w:rsidRDefault="00D2338B" w:rsidP="00D2338B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Алекс Кисов – Пирин</w:t>
      </w:r>
    </w:p>
    <w:p w:rsidR="00D2338B" w:rsidRDefault="00D2338B" w:rsidP="00D2338B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Георги Капелов – Спартак Плевен</w:t>
      </w:r>
    </w:p>
    <w:p w:rsidR="00D2338B" w:rsidRDefault="00D2338B" w:rsidP="00D2338B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Васил Кани – Първенец</w:t>
      </w:r>
    </w:p>
    <w:p w:rsidR="00D2338B" w:rsidRPr="00A40CD1" w:rsidRDefault="00D2338B" w:rsidP="00D2338B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Ахмед Николов – СВ Хасково</w:t>
      </w:r>
    </w:p>
    <w:p w:rsidR="00A40CD1" w:rsidRP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9D5831" w:rsidRPr="00A40CD1" w:rsidRDefault="00A40CD1" w:rsidP="009D583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75 кг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Пламен Пиринов – Лаута Арми</w:t>
      </w:r>
    </w:p>
    <w:p w:rsidR="00672C14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2. </w:t>
      </w:r>
      <w:r w:rsidR="00672C14" w:rsidRPr="00A40CD1">
        <w:rPr>
          <w:sz w:val="24"/>
          <w:szCs w:val="24"/>
        </w:rPr>
        <w:t xml:space="preserve">Стоян Петров - Беласица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3. </w:t>
      </w:r>
      <w:r w:rsidR="00672C14">
        <w:rPr>
          <w:sz w:val="24"/>
          <w:szCs w:val="24"/>
        </w:rPr>
        <w:t>Михаил Цонев – Ботев Пловдив</w:t>
      </w:r>
    </w:p>
    <w:p w:rsidR="00672C14" w:rsidRDefault="00A40CD1" w:rsidP="00672C14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</w:t>
      </w:r>
      <w:r w:rsidR="00672C14">
        <w:rPr>
          <w:sz w:val="24"/>
          <w:szCs w:val="24"/>
        </w:rPr>
        <w:t xml:space="preserve"> </w:t>
      </w:r>
      <w:r w:rsidR="00672C14" w:rsidRPr="00A40CD1">
        <w:rPr>
          <w:sz w:val="24"/>
          <w:szCs w:val="24"/>
        </w:rPr>
        <w:t>Божидар Стоянов – Левски София</w:t>
      </w:r>
    </w:p>
    <w:p w:rsidR="00A40CD1" w:rsidRPr="00A40CD1" w:rsidRDefault="00672C14" w:rsidP="00672C1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A40CD1" w:rsidRPr="00A40CD1">
        <w:rPr>
          <w:sz w:val="24"/>
          <w:szCs w:val="24"/>
        </w:rPr>
        <w:t xml:space="preserve"> </w:t>
      </w:r>
      <w:r>
        <w:rPr>
          <w:sz w:val="24"/>
          <w:szCs w:val="24"/>
        </w:rPr>
        <w:t>Милян Ангелов – Спарта Монтана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5. </w:t>
      </w:r>
      <w:r w:rsidR="00672C14" w:rsidRPr="00A40CD1">
        <w:rPr>
          <w:sz w:val="24"/>
          <w:szCs w:val="24"/>
        </w:rPr>
        <w:t>Огнян Янков – Славия</w:t>
      </w:r>
    </w:p>
    <w:p w:rsid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D95478" w:rsidRPr="00A40CD1" w:rsidRDefault="00D95478" w:rsidP="00A40CD1">
      <w:pPr>
        <w:spacing w:line="360" w:lineRule="auto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>Категория до 80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D95478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D95478">
        <w:rPr>
          <w:sz w:val="24"/>
          <w:szCs w:val="24"/>
        </w:rPr>
        <w:t>Иван Ангел Янкулски – Беласица</w:t>
      </w:r>
    </w:p>
    <w:p w:rsidR="00D95478" w:rsidRDefault="00D95478" w:rsidP="00D9547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Петър Костадинов – СВ Хасково</w:t>
      </w:r>
    </w:p>
    <w:p w:rsidR="00D95478" w:rsidRDefault="00D95478" w:rsidP="00D9547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Венцислав Митев – Пирин </w:t>
      </w:r>
    </w:p>
    <w:p w:rsidR="00D95478" w:rsidRPr="00A40CD1" w:rsidRDefault="00D95478" w:rsidP="00D9547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Красимир Мемов – Локомотив София</w:t>
      </w:r>
    </w:p>
    <w:p w:rsidR="00A40CD1" w:rsidRPr="00A40CD1" w:rsidRDefault="00A40CD1" w:rsidP="00FE2498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90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Станислав Георгиев - Кико 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2. </w:t>
      </w:r>
      <w:r w:rsidR="00E517AF">
        <w:rPr>
          <w:sz w:val="24"/>
          <w:szCs w:val="24"/>
        </w:rPr>
        <w:t>Сами Топалов – Шумен</w:t>
      </w:r>
    </w:p>
    <w:p w:rsidR="00E517AF" w:rsidRDefault="00E517A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Атанас Атанасов – Априлец</w:t>
      </w:r>
    </w:p>
    <w:p w:rsidR="00E517AF" w:rsidRPr="00A40CD1" w:rsidRDefault="00E517A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Росен Недков – Балкан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+ 90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Илиян Димитров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2. </w:t>
      </w:r>
      <w:r w:rsidR="0001584E" w:rsidRPr="00A40CD1">
        <w:rPr>
          <w:sz w:val="24"/>
          <w:szCs w:val="24"/>
        </w:rPr>
        <w:t>Алекс Маринов – Добрич</w:t>
      </w:r>
    </w:p>
    <w:p w:rsidR="00A40CD1" w:rsidRPr="00A40CD1" w:rsidRDefault="00A40CD1" w:rsidP="0001584E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3. </w:t>
      </w:r>
      <w:r w:rsidR="0001584E">
        <w:rPr>
          <w:sz w:val="24"/>
          <w:szCs w:val="24"/>
        </w:rPr>
        <w:t>Жульо Иванов -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36"/>
          <w:szCs w:val="36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FA779C" w:rsidRDefault="00A40CD1" w:rsidP="00FA779C">
      <w:pPr>
        <w:spacing w:line="360" w:lineRule="auto"/>
        <w:ind w:left="2124" w:firstLine="708"/>
        <w:jc w:val="center"/>
        <w:rPr>
          <w:b/>
          <w:sz w:val="40"/>
          <w:szCs w:val="40"/>
        </w:rPr>
      </w:pPr>
      <w:r w:rsidRPr="00FA779C">
        <w:rPr>
          <w:b/>
          <w:sz w:val="40"/>
          <w:szCs w:val="40"/>
        </w:rPr>
        <w:t>БФБОКС</w:t>
      </w:r>
    </w:p>
    <w:p w:rsidR="00E37B84" w:rsidRPr="00E37B84" w:rsidRDefault="00E37B84" w:rsidP="00E37B84">
      <w:pPr>
        <w:spacing w:line="360" w:lineRule="auto"/>
        <w:ind w:firstLine="360"/>
        <w:jc w:val="both"/>
        <w:rPr>
          <w:sz w:val="28"/>
          <w:szCs w:val="28"/>
        </w:rPr>
      </w:pPr>
    </w:p>
    <w:sectPr w:rsidR="00E37B84" w:rsidRPr="00E37B84" w:rsidSect="001447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7F8" w:rsidRDefault="00A557F8" w:rsidP="00144764">
      <w:r>
        <w:separator/>
      </w:r>
    </w:p>
  </w:endnote>
  <w:endnote w:type="continuationSeparator" w:id="0">
    <w:p w:rsidR="00A557F8" w:rsidRDefault="00A557F8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7F8" w:rsidRDefault="00A557F8" w:rsidP="00144764">
      <w:r>
        <w:separator/>
      </w:r>
    </w:p>
  </w:footnote>
  <w:footnote w:type="continuationSeparator" w:id="0">
    <w:p w:rsidR="00A557F8" w:rsidRDefault="00A557F8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1584E"/>
    <w:rsid w:val="000342D8"/>
    <w:rsid w:val="00144764"/>
    <w:rsid w:val="00231BCD"/>
    <w:rsid w:val="002A4A8E"/>
    <w:rsid w:val="002B562C"/>
    <w:rsid w:val="00301B24"/>
    <w:rsid w:val="003302ED"/>
    <w:rsid w:val="00360D20"/>
    <w:rsid w:val="003711EA"/>
    <w:rsid w:val="003A6937"/>
    <w:rsid w:val="003B3334"/>
    <w:rsid w:val="003F56CB"/>
    <w:rsid w:val="004035AA"/>
    <w:rsid w:val="00420B93"/>
    <w:rsid w:val="00455917"/>
    <w:rsid w:val="004813B7"/>
    <w:rsid w:val="00570DB0"/>
    <w:rsid w:val="005767CF"/>
    <w:rsid w:val="00576D0A"/>
    <w:rsid w:val="005A282E"/>
    <w:rsid w:val="005F49F3"/>
    <w:rsid w:val="00637BA4"/>
    <w:rsid w:val="00672C14"/>
    <w:rsid w:val="006C5163"/>
    <w:rsid w:val="0076018A"/>
    <w:rsid w:val="0076392E"/>
    <w:rsid w:val="007B2D45"/>
    <w:rsid w:val="00803AE2"/>
    <w:rsid w:val="0083609A"/>
    <w:rsid w:val="00853C82"/>
    <w:rsid w:val="00917784"/>
    <w:rsid w:val="009A1F15"/>
    <w:rsid w:val="009B237E"/>
    <w:rsid w:val="009D5831"/>
    <w:rsid w:val="00A212AD"/>
    <w:rsid w:val="00A40CD1"/>
    <w:rsid w:val="00A557F8"/>
    <w:rsid w:val="00A775DC"/>
    <w:rsid w:val="00B215F5"/>
    <w:rsid w:val="00B76C16"/>
    <w:rsid w:val="00BB0E99"/>
    <w:rsid w:val="00BD184E"/>
    <w:rsid w:val="00C73178"/>
    <w:rsid w:val="00CB5611"/>
    <w:rsid w:val="00D019F4"/>
    <w:rsid w:val="00D2338B"/>
    <w:rsid w:val="00D512D9"/>
    <w:rsid w:val="00D876C6"/>
    <w:rsid w:val="00D95478"/>
    <w:rsid w:val="00DD4863"/>
    <w:rsid w:val="00DE427D"/>
    <w:rsid w:val="00E238F0"/>
    <w:rsid w:val="00E37B84"/>
    <w:rsid w:val="00E517AF"/>
    <w:rsid w:val="00E85C8F"/>
    <w:rsid w:val="00FA779C"/>
    <w:rsid w:val="00FB227E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934A2"/>
  <w15:docId w15:val="{F448DF77-CD1A-458E-81F1-F3D77D8CF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109</TotalTime>
  <Pages>1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46</cp:revision>
  <dcterms:created xsi:type="dcterms:W3CDTF">2021-03-31T06:16:00Z</dcterms:created>
  <dcterms:modified xsi:type="dcterms:W3CDTF">2021-07-15T13:10:00Z</dcterms:modified>
</cp:coreProperties>
</file>